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355898" w:rsidRDefault="005311B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19975" w:history="1">
        <w:r w:rsidR="00355898" w:rsidRPr="008E5D80">
          <w:rPr>
            <w:rStyle w:val="aa"/>
          </w:rPr>
          <w:t>SNMP-FRAMEWORK-MIB</w:t>
        </w:r>
        <w:r w:rsidR="00355898">
          <w:rPr>
            <w:webHidden/>
          </w:rPr>
          <w:tab/>
        </w:r>
        <w:r w:rsidR="00355898">
          <w:rPr>
            <w:webHidden/>
          </w:rPr>
          <w:fldChar w:fldCharType="begin"/>
        </w:r>
        <w:r w:rsidR="00355898">
          <w:rPr>
            <w:webHidden/>
          </w:rPr>
          <w:instrText xml:space="preserve"> PAGEREF _Toc399319975 \h </w:instrText>
        </w:r>
        <w:r w:rsidR="00355898">
          <w:rPr>
            <w:webHidden/>
          </w:rPr>
        </w:r>
        <w:r w:rsidR="00355898">
          <w:rPr>
            <w:webHidden/>
          </w:rPr>
          <w:fldChar w:fldCharType="separate"/>
        </w:r>
        <w:r w:rsidR="00355898">
          <w:rPr>
            <w:webHidden/>
          </w:rPr>
          <w:t>2</w:t>
        </w:r>
        <w:r w:rsidR="00355898">
          <w:rPr>
            <w:webHidden/>
          </w:rPr>
          <w:fldChar w:fldCharType="end"/>
        </w:r>
      </w:hyperlink>
    </w:p>
    <w:p w:rsidR="00355898" w:rsidRDefault="00D63FE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976" w:history="1">
        <w:r w:rsidR="00355898" w:rsidRPr="008E5D80">
          <w:rPr>
            <w:rStyle w:val="aa"/>
          </w:rPr>
          <w:t>Snmp Framework AdminSnmp Engine Group</w:t>
        </w:r>
        <w:r w:rsidR="00355898">
          <w:rPr>
            <w:webHidden/>
          </w:rPr>
          <w:tab/>
        </w:r>
        <w:r w:rsidR="00355898">
          <w:rPr>
            <w:webHidden/>
          </w:rPr>
          <w:fldChar w:fldCharType="begin"/>
        </w:r>
        <w:r w:rsidR="00355898">
          <w:rPr>
            <w:webHidden/>
          </w:rPr>
          <w:instrText xml:space="preserve"> PAGEREF _Toc399319976 \h </w:instrText>
        </w:r>
        <w:r w:rsidR="00355898">
          <w:rPr>
            <w:webHidden/>
          </w:rPr>
        </w:r>
        <w:r w:rsidR="00355898">
          <w:rPr>
            <w:webHidden/>
          </w:rPr>
          <w:fldChar w:fldCharType="separate"/>
        </w:r>
        <w:r w:rsidR="00355898">
          <w:rPr>
            <w:webHidden/>
          </w:rPr>
          <w:t>2</w:t>
        </w:r>
        <w:r w:rsidR="00355898">
          <w:rPr>
            <w:webHidden/>
          </w:rPr>
          <w:fldChar w:fldCharType="end"/>
        </w:r>
      </w:hyperlink>
    </w:p>
    <w:p w:rsidR="00355898" w:rsidRDefault="00D63FE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977" w:history="1">
        <w:r w:rsidR="00355898" w:rsidRPr="008E5D80">
          <w:rPr>
            <w:rStyle w:val="aa"/>
          </w:rPr>
          <w:t>The allocation algorithm of snmpEngineID</w:t>
        </w:r>
        <w:r w:rsidR="00355898">
          <w:rPr>
            <w:webHidden/>
          </w:rPr>
          <w:tab/>
        </w:r>
        <w:r w:rsidR="00355898">
          <w:rPr>
            <w:webHidden/>
          </w:rPr>
          <w:fldChar w:fldCharType="begin"/>
        </w:r>
        <w:r w:rsidR="00355898">
          <w:rPr>
            <w:webHidden/>
          </w:rPr>
          <w:instrText xml:space="preserve"> PAGEREF _Toc399319977 \h </w:instrText>
        </w:r>
        <w:r w:rsidR="00355898">
          <w:rPr>
            <w:webHidden/>
          </w:rPr>
        </w:r>
        <w:r w:rsidR="00355898">
          <w:rPr>
            <w:webHidden/>
          </w:rPr>
          <w:fldChar w:fldCharType="separate"/>
        </w:r>
        <w:r w:rsidR="00355898">
          <w:rPr>
            <w:webHidden/>
          </w:rPr>
          <w:t>2</w:t>
        </w:r>
        <w:r w:rsidR="00355898">
          <w:rPr>
            <w:webHidden/>
          </w:rPr>
          <w:fldChar w:fldCharType="end"/>
        </w:r>
      </w:hyperlink>
    </w:p>
    <w:p w:rsidR="00355898" w:rsidRDefault="00D63FE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978" w:history="1">
        <w:r w:rsidR="00355898" w:rsidRPr="008E5D80">
          <w:rPr>
            <w:rStyle w:val="aa"/>
          </w:rPr>
          <w:t>The algorithm of snmpEngineBoots</w:t>
        </w:r>
        <w:r w:rsidR="00355898">
          <w:rPr>
            <w:webHidden/>
          </w:rPr>
          <w:tab/>
        </w:r>
        <w:r w:rsidR="00355898">
          <w:rPr>
            <w:webHidden/>
          </w:rPr>
          <w:fldChar w:fldCharType="begin"/>
        </w:r>
        <w:r w:rsidR="00355898">
          <w:rPr>
            <w:webHidden/>
          </w:rPr>
          <w:instrText xml:space="preserve"> PAGEREF _Toc399319978 \h </w:instrText>
        </w:r>
        <w:r w:rsidR="00355898">
          <w:rPr>
            <w:webHidden/>
          </w:rPr>
        </w:r>
        <w:r w:rsidR="00355898">
          <w:rPr>
            <w:webHidden/>
          </w:rPr>
          <w:fldChar w:fldCharType="separate"/>
        </w:r>
        <w:r w:rsidR="00355898">
          <w:rPr>
            <w:webHidden/>
          </w:rPr>
          <w:t>2</w:t>
        </w:r>
        <w:r w:rsidR="00355898">
          <w:rPr>
            <w:webHidden/>
          </w:rPr>
          <w:fldChar w:fldCharType="end"/>
        </w:r>
      </w:hyperlink>
    </w:p>
    <w:p w:rsidR="00123282" w:rsidRDefault="005311B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55898" w:rsidRPr="008B1D73" w:rsidRDefault="00355898" w:rsidP="00355898">
      <w:pPr>
        <w:pStyle w:val="1"/>
        <w:tabs>
          <w:tab w:val="num" w:pos="432"/>
        </w:tabs>
        <w:ind w:left="432" w:hanging="432"/>
        <w:jc w:val="both"/>
      </w:pPr>
      <w:bookmarkStart w:id="0" w:name="_Toc397420702"/>
      <w:bookmarkStart w:id="1" w:name="_Toc399319975"/>
      <w:r w:rsidRPr="008B1D73">
        <w:lastRenderedPageBreak/>
        <w:t>SNMP-FRAMEWORK-MIB</w:t>
      </w:r>
      <w:bookmarkEnd w:id="0"/>
      <w:bookmarkEnd w:id="1"/>
    </w:p>
    <w:p w:rsidR="00355898" w:rsidRPr="009540D9" w:rsidRDefault="00355898" w:rsidP="0035589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97420703"/>
      <w:bookmarkStart w:id="3" w:name="_Toc399319976"/>
      <w:r w:rsidRPr="009540D9">
        <w:t>Snmp Framework AdminSnmp Engine Group</w:t>
      </w:r>
      <w:bookmarkEnd w:id="2"/>
      <w:bookmarkEnd w:id="3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55898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55898" w:rsidRPr="009540D9" w:rsidRDefault="00355898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55898" w:rsidRPr="009540D9" w:rsidRDefault="00355898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55898" w:rsidRPr="009540D9" w:rsidRDefault="00355898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55898" w:rsidRPr="009540D9" w:rsidRDefault="00355898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55898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55898" w:rsidRPr="009540D9" w:rsidRDefault="0035589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snmpEngineID</w:t>
            </w:r>
            <w:r>
              <w:rPr>
                <w:rFonts w:ascii="Helvetica" w:hAnsi="Helvetica" w:cs="Helvetica" w:hint="eastAsia"/>
              </w:rPr>
              <w:t xml:space="preserve"> (</w:t>
            </w:r>
            <w:r>
              <w:t>1.3.6.1.6.3.10.2.1.1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55898" w:rsidRPr="009540D9" w:rsidRDefault="0035589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55898" w:rsidRPr="009540D9" w:rsidRDefault="0035589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55898" w:rsidRPr="009540D9" w:rsidRDefault="0035589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55898" w:rsidRPr="009540D9" w:rsidTr="0091260D">
        <w:tc>
          <w:tcPr>
            <w:tcW w:w="3000" w:type="dxa"/>
            <w:shd w:val="clear" w:color="auto" w:fill="auto"/>
          </w:tcPr>
          <w:p w:rsidR="00355898" w:rsidRPr="009540D9" w:rsidRDefault="0035589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snmpEngineBoots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791A88">
              <w:rPr>
                <w:rFonts w:ascii="Helvetica" w:hAnsi="Helvetica" w:cs="Helvetica"/>
              </w:rPr>
              <w:t>1.3.6.1.6.3.10.2.1.2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55898" w:rsidRPr="009540D9" w:rsidRDefault="0035589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55898" w:rsidRPr="009540D9" w:rsidRDefault="0035589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355898" w:rsidRPr="009540D9" w:rsidRDefault="0035589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See the algorithm of snmpEngineBoots below</w:t>
            </w:r>
          </w:p>
        </w:tc>
      </w:tr>
      <w:tr w:rsidR="00355898" w:rsidRPr="009540D9" w:rsidTr="0091260D">
        <w:tc>
          <w:tcPr>
            <w:tcW w:w="3000" w:type="dxa"/>
            <w:shd w:val="clear" w:color="auto" w:fill="auto"/>
          </w:tcPr>
          <w:p w:rsidR="00355898" w:rsidRPr="009540D9" w:rsidRDefault="0035589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snmpEngineTime</w:t>
            </w:r>
            <w:r>
              <w:rPr>
                <w:rFonts w:ascii="Helvetica" w:hAnsi="Helvetica" w:cs="Helvetica"/>
              </w:rPr>
              <w:t xml:space="preserve"> (1.3.6.1.6.3.10.2.1.3) </w:t>
            </w:r>
          </w:p>
        </w:tc>
        <w:tc>
          <w:tcPr>
            <w:tcW w:w="1440" w:type="dxa"/>
            <w:shd w:val="clear" w:color="auto" w:fill="auto"/>
          </w:tcPr>
          <w:p w:rsidR="00355898" w:rsidRPr="009540D9" w:rsidRDefault="0035589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55898" w:rsidRPr="009540D9" w:rsidRDefault="0035589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55898" w:rsidRPr="009540D9" w:rsidRDefault="0035589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55898" w:rsidRPr="009540D9" w:rsidTr="0091260D">
        <w:tc>
          <w:tcPr>
            <w:tcW w:w="3000" w:type="dxa"/>
            <w:shd w:val="clear" w:color="auto" w:fill="auto"/>
          </w:tcPr>
          <w:p w:rsidR="00355898" w:rsidRPr="009540D9" w:rsidRDefault="0035589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snmpEngineMaxMessageSize</w:t>
            </w:r>
            <w:r>
              <w:rPr>
                <w:rFonts w:ascii="Helvetica" w:hAnsi="Helvetica" w:cs="Helvetica"/>
              </w:rPr>
              <w:t xml:space="preserve"> (1.3.6.1.6.3.10.2.1.4) </w:t>
            </w:r>
          </w:p>
        </w:tc>
        <w:tc>
          <w:tcPr>
            <w:tcW w:w="1440" w:type="dxa"/>
            <w:shd w:val="clear" w:color="auto" w:fill="auto"/>
          </w:tcPr>
          <w:p w:rsidR="00355898" w:rsidRPr="009540D9" w:rsidRDefault="0035589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55898" w:rsidRPr="009540D9" w:rsidRDefault="0035589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55898" w:rsidRPr="009540D9" w:rsidRDefault="0035589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355898" w:rsidRPr="009540D9" w:rsidRDefault="00355898" w:rsidP="00355898">
      <w:pPr>
        <w:rPr>
          <w:rFonts w:ascii="Helvetica" w:hAnsi="Helvetica" w:cs="Helvetica"/>
        </w:rPr>
      </w:pPr>
    </w:p>
    <w:p w:rsidR="00355898" w:rsidRPr="008B1D73" w:rsidRDefault="00355898" w:rsidP="0035589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73618756"/>
      <w:bookmarkStart w:id="5" w:name="_Toc397420704"/>
      <w:bookmarkStart w:id="6" w:name="_Toc399319977"/>
      <w:r>
        <w:rPr>
          <w:rFonts w:hint="eastAsia"/>
        </w:rPr>
        <w:t>T</w:t>
      </w:r>
      <w:r w:rsidRPr="008B1D73">
        <w:t>he allocation algorithm of snmpEngineID</w:t>
      </w:r>
      <w:bookmarkEnd w:id="4"/>
      <w:bookmarkEnd w:id="5"/>
      <w:bookmarkEnd w:id="6"/>
    </w:p>
    <w:p w:rsidR="00355898" w:rsidRPr="00355898" w:rsidRDefault="00355898" w:rsidP="00355898">
      <w:r w:rsidRPr="00355898">
        <w:t xml:space="preserve">The snmpEngineID has a length of </w:t>
      </w:r>
      <w:r w:rsidRPr="00355898">
        <w:rPr>
          <w:rFonts w:hint="eastAsia"/>
        </w:rPr>
        <w:t>16</w:t>
      </w:r>
      <w:r w:rsidRPr="00355898">
        <w:t xml:space="preserve"> octets:</w:t>
      </w:r>
    </w:p>
    <w:p w:rsidR="00355898" w:rsidRPr="00355898" w:rsidRDefault="00355898" w:rsidP="00355898">
      <w:r w:rsidRPr="00355898">
        <w:t>The first four octets are set to the binary equivalent of the agent's SNMP management private enterprise number as assigned by the Internet Assigned</w:t>
      </w:r>
      <w:r w:rsidR="006D4D7D">
        <w:t xml:space="preserve"> Numbers Authority (IANA), and </w:t>
      </w:r>
      <w:r w:rsidR="006D4D7D">
        <w:rPr>
          <w:rFonts w:hint="eastAsia"/>
        </w:rPr>
        <w:t>t</w:t>
      </w:r>
      <w:bookmarkStart w:id="7" w:name="_GoBack"/>
      <w:bookmarkEnd w:id="7"/>
      <w:r w:rsidRPr="00355898">
        <w:t xml:space="preserve">he very first bit is set to 1. For example, if </w:t>
      </w:r>
      <w:r w:rsidRPr="00355898">
        <w:rPr>
          <w:rFonts w:hint="eastAsia"/>
        </w:rPr>
        <w:t>H3C</w:t>
      </w:r>
      <w:r w:rsidRPr="00355898">
        <w:t xml:space="preserve"> Networks has been assigned enterprises </w:t>
      </w:r>
      <w:r w:rsidRPr="00355898">
        <w:rPr>
          <w:rFonts w:hint="eastAsia"/>
        </w:rPr>
        <w:t>25506</w:t>
      </w:r>
      <w:r w:rsidRPr="00355898">
        <w:t>, the first four octets would be assigned '800063A2'H.</w:t>
      </w:r>
    </w:p>
    <w:p w:rsidR="00355898" w:rsidRPr="00355898" w:rsidRDefault="00355898" w:rsidP="00355898">
      <w:r w:rsidRPr="00355898">
        <w:t>For routers, the remaining eight octets are random octets.</w:t>
      </w:r>
    </w:p>
    <w:p w:rsidR="00355898" w:rsidRPr="00355898" w:rsidRDefault="00355898" w:rsidP="00355898">
      <w:r w:rsidRPr="00355898">
        <w:t xml:space="preserve">For switches, the fifth octet is </w:t>
      </w:r>
      <w:r w:rsidRPr="00355898">
        <w:rPr>
          <w:rFonts w:hint="eastAsia"/>
        </w:rPr>
        <w:t>8</w:t>
      </w:r>
      <w:r w:rsidRPr="00355898">
        <w:t xml:space="preserve"> indicates that the following is </w:t>
      </w:r>
      <w:r w:rsidRPr="00355898">
        <w:rPr>
          <w:rFonts w:hint="eastAsia"/>
        </w:rPr>
        <w:t>enterprise-specified</w:t>
      </w:r>
      <w:r w:rsidRPr="00355898">
        <w:t xml:space="preserve">. The </w:t>
      </w:r>
      <w:r w:rsidRPr="00355898">
        <w:rPr>
          <w:rFonts w:hint="eastAsia"/>
        </w:rPr>
        <w:t xml:space="preserve">following </w:t>
      </w:r>
      <w:r w:rsidRPr="00355898">
        <w:t>six octets are the MAC address</w:t>
      </w:r>
      <w:r w:rsidRPr="00355898">
        <w:rPr>
          <w:rFonts w:hint="eastAsia"/>
        </w:rPr>
        <w:t xml:space="preserve">. The </w:t>
      </w:r>
      <w:r w:rsidRPr="00355898">
        <w:t>remaining</w:t>
      </w:r>
      <w:r w:rsidRPr="00355898">
        <w:rPr>
          <w:rFonts w:hint="eastAsia"/>
        </w:rPr>
        <w:t xml:space="preserve"> four octets are the MDC number</w:t>
      </w:r>
      <w:r w:rsidRPr="00355898">
        <w:t>.</w:t>
      </w:r>
    </w:p>
    <w:p w:rsidR="00355898" w:rsidRPr="008B1D73" w:rsidRDefault="00355898" w:rsidP="0035589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8" w:name="_Toc397420705"/>
      <w:bookmarkStart w:id="9" w:name="_Toc399319978"/>
      <w:r w:rsidRPr="008B1D73">
        <w:t>The algorithm of snmpEngineBoots</w:t>
      </w:r>
      <w:bookmarkEnd w:id="8"/>
      <w:bookmarkEnd w:id="9"/>
    </w:p>
    <w:p w:rsidR="00355898" w:rsidRPr="00355898" w:rsidRDefault="00355898" w:rsidP="00355898">
      <w:r w:rsidRPr="00355898">
        <w:t>If SNMP becomes enabled from disabled,</w:t>
      </w:r>
      <w:r w:rsidRPr="00355898">
        <w:rPr>
          <w:rFonts w:hint="eastAsia"/>
        </w:rPr>
        <w:t xml:space="preserve"> </w:t>
      </w:r>
      <w:r w:rsidRPr="00355898">
        <w:t>then the snmpEngineBoots increments 1.</w:t>
      </w:r>
    </w:p>
    <w:p w:rsidR="00355898" w:rsidRPr="00355898" w:rsidRDefault="00355898" w:rsidP="00355898">
      <w:r w:rsidRPr="00355898">
        <w:t xml:space="preserve">If the snmpEngineID has been configured and its value differs from the former one, then the snmpEngineBoots is reverted to 1. </w:t>
      </w:r>
    </w:p>
    <w:p w:rsidR="00355898" w:rsidRPr="00355898" w:rsidRDefault="00355898" w:rsidP="00355898">
      <w:r w:rsidRPr="00355898">
        <w:t>If the snmpEngineTime reachs its maximum value then the snmpEngineBoots increments 1.</w:t>
      </w:r>
    </w:p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FE6" w:rsidRDefault="00D63FE6">
      <w:r>
        <w:separator/>
      </w:r>
    </w:p>
  </w:endnote>
  <w:endnote w:type="continuationSeparator" w:id="0">
    <w:p w:rsidR="00D63FE6" w:rsidRDefault="00D6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311B6">
      <w:fldChar w:fldCharType="begin"/>
    </w:r>
    <w:r>
      <w:instrText>PAGE</w:instrText>
    </w:r>
    <w:r w:rsidR="005311B6">
      <w:fldChar w:fldCharType="separate"/>
    </w:r>
    <w:r w:rsidR="006D4D7D">
      <w:rPr>
        <w:noProof/>
      </w:rPr>
      <w:t>2</w:t>
    </w:r>
    <w:r w:rsidR="005311B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D63FE6">
      <w:fldChar w:fldCharType="begin"/>
    </w:r>
    <w:r w:rsidR="00D63FE6">
      <w:instrText xml:space="preserve"> NUMPAGES  \* Arabic  \* MERGEFORMAT </w:instrText>
    </w:r>
    <w:r w:rsidR="00D63FE6">
      <w:fldChar w:fldCharType="separate"/>
    </w:r>
    <w:r w:rsidR="006D4D7D">
      <w:rPr>
        <w:noProof/>
      </w:rPr>
      <w:t>2</w:t>
    </w:r>
    <w:r w:rsidR="00D63FE6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FE6" w:rsidRDefault="00D63FE6">
      <w:r>
        <w:separator/>
      </w:r>
    </w:p>
  </w:footnote>
  <w:footnote w:type="continuationSeparator" w:id="0">
    <w:p w:rsidR="00D63FE6" w:rsidRDefault="00D63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55898" w:rsidRPr="00355898">
      <w:t xml:space="preserve"> SNMP-FRAMEWORK-MIB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898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1B6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4D7D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547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3FE6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55898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55898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55898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55898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55898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55898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355898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355898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C4F69-400B-431D-9213-475F51DD8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2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lijuan 09119</cp:lastModifiedBy>
  <cp:revision>21</cp:revision>
  <cp:lastPrinted>2010-05-04T10:01:00Z</cp:lastPrinted>
  <dcterms:created xsi:type="dcterms:W3CDTF">2014-07-11T01:33:00Z</dcterms:created>
  <dcterms:modified xsi:type="dcterms:W3CDTF">2014-09-25T03:07:00Z</dcterms:modified>
</cp:coreProperties>
</file>